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R4-2502074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C6B72" w:rsidR="00F25D98" w:rsidRDefault="00D45857"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(NR_n259-Core) CR to add missing in-band blocking requirement for n259 intra-band contiguous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48970" w:rsidR="001E41F3" w:rsidRDefault="00D45857" w:rsidP="00547111">
            <w:pPr>
              <w:pStyle w:val="CRCoverPage"/>
              <w:spacing w:after="0"/>
              <w:ind w:left="100"/>
              <w:rPr>
                <w:noProof/>
              </w:rPr>
            </w:pPr>
            <w:r>
              <w:rPr>
                <w:rFonts w:hint="eastAsia"/>
                <w:lang w:eastAsia="ja-JP"/>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NR_n259-Core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5857" w14:paraId="1256F52C" w14:textId="77777777" w:rsidTr="00547111">
        <w:tc>
          <w:tcPr>
            <w:tcW w:w="2694" w:type="dxa"/>
            <w:gridSpan w:val="2"/>
            <w:tcBorders>
              <w:top w:val="single" w:sz="4" w:space="0" w:color="auto"/>
              <w:left w:val="single" w:sz="4" w:space="0" w:color="auto"/>
            </w:tcBorders>
          </w:tcPr>
          <w:p w14:paraId="52C87DB0" w14:textId="77777777" w:rsidR="00D45857" w:rsidRDefault="00D45857" w:rsidP="00D458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6AD25" w14:textId="77777777" w:rsidR="00D45857" w:rsidRDefault="00D45857" w:rsidP="00D45857">
            <w:pPr>
              <w:pStyle w:val="CRCoverPage"/>
              <w:spacing w:after="0"/>
              <w:ind w:left="100"/>
              <w:rPr>
                <w:noProof/>
                <w:lang w:eastAsia="ja-JP"/>
              </w:rPr>
            </w:pPr>
            <w:r w:rsidRPr="00D6009C">
              <w:rPr>
                <w:noProof/>
                <w:lang w:eastAsia="ja-JP"/>
              </w:rPr>
              <w:t>Original CR: R4-2009153</w:t>
            </w:r>
          </w:p>
          <w:p w14:paraId="5E2D1D76" w14:textId="77777777" w:rsidR="00D45857" w:rsidRDefault="00D45857" w:rsidP="00D45857">
            <w:pPr>
              <w:pStyle w:val="CRCoverPage"/>
              <w:spacing w:after="0"/>
              <w:ind w:left="100"/>
              <w:rPr>
                <w:noProof/>
                <w:lang w:eastAsia="ja-JP"/>
              </w:rPr>
            </w:pPr>
          </w:p>
          <w:p w14:paraId="708AA7DE" w14:textId="03D01A7A" w:rsidR="00D45857" w:rsidRDefault="00D45857" w:rsidP="00D45857">
            <w:pPr>
              <w:pStyle w:val="CRCoverPage"/>
              <w:spacing w:after="0"/>
              <w:ind w:left="100"/>
              <w:rPr>
                <w:noProof/>
              </w:rPr>
            </w:pPr>
            <w:r w:rsidRPr="00A649C5">
              <w:rPr>
                <w:noProof/>
                <w:lang w:eastAsia="ja-JP"/>
              </w:rPr>
              <w:t>Intra-band contiguous DL CA for n259 has already been specified in Rel-16 TS 38.101-2. However, in-band blocking requirement is only missing. Therefore, this error should be corrected. In addition to this, editorial error will also be corrected.</w:t>
            </w:r>
          </w:p>
        </w:tc>
      </w:tr>
      <w:tr w:rsidR="00D45857" w14:paraId="4CA74D09" w14:textId="77777777" w:rsidTr="00547111">
        <w:tc>
          <w:tcPr>
            <w:tcW w:w="2694" w:type="dxa"/>
            <w:gridSpan w:val="2"/>
            <w:tcBorders>
              <w:left w:val="single" w:sz="4" w:space="0" w:color="auto"/>
            </w:tcBorders>
          </w:tcPr>
          <w:p w14:paraId="2D0866D6" w14:textId="77777777" w:rsidR="00D45857" w:rsidRDefault="00D45857" w:rsidP="00D45857">
            <w:pPr>
              <w:pStyle w:val="CRCoverPage"/>
              <w:spacing w:after="0"/>
              <w:rPr>
                <w:b/>
                <w:i/>
                <w:noProof/>
                <w:sz w:val="8"/>
                <w:szCs w:val="8"/>
              </w:rPr>
            </w:pPr>
          </w:p>
        </w:tc>
        <w:tc>
          <w:tcPr>
            <w:tcW w:w="6946" w:type="dxa"/>
            <w:gridSpan w:val="9"/>
            <w:tcBorders>
              <w:right w:val="single" w:sz="4" w:space="0" w:color="auto"/>
            </w:tcBorders>
          </w:tcPr>
          <w:p w14:paraId="365DEF04" w14:textId="77777777" w:rsidR="00D45857" w:rsidRDefault="00D45857" w:rsidP="00D45857">
            <w:pPr>
              <w:pStyle w:val="CRCoverPage"/>
              <w:spacing w:after="0"/>
              <w:rPr>
                <w:noProof/>
                <w:sz w:val="8"/>
                <w:szCs w:val="8"/>
              </w:rPr>
            </w:pPr>
          </w:p>
        </w:tc>
      </w:tr>
      <w:tr w:rsidR="00D45857" w14:paraId="21016551" w14:textId="77777777" w:rsidTr="00547111">
        <w:tc>
          <w:tcPr>
            <w:tcW w:w="2694" w:type="dxa"/>
            <w:gridSpan w:val="2"/>
            <w:tcBorders>
              <w:left w:val="single" w:sz="4" w:space="0" w:color="auto"/>
            </w:tcBorders>
          </w:tcPr>
          <w:p w14:paraId="49433147" w14:textId="77777777" w:rsidR="00D45857" w:rsidRDefault="00D45857" w:rsidP="00D458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46F4B" w:rsidR="00D45857" w:rsidRDefault="00D45857" w:rsidP="00D45857">
            <w:pPr>
              <w:pStyle w:val="CRCoverPage"/>
              <w:spacing w:after="0"/>
              <w:ind w:left="100"/>
              <w:rPr>
                <w:noProof/>
              </w:rPr>
            </w:pPr>
            <w:r w:rsidRPr="00A649C5">
              <w:rPr>
                <w:noProof/>
                <w:lang w:eastAsia="ja-JP"/>
              </w:rPr>
              <w:t xml:space="preserve">Add the missing </w:t>
            </w:r>
            <w:r>
              <w:rPr>
                <w:rFonts w:hint="eastAsia"/>
                <w:noProof/>
                <w:lang w:eastAsia="ja-JP"/>
              </w:rPr>
              <w:t>in-band blocking requirement for n259 intra-band contiguous DL CA</w:t>
            </w:r>
            <w:r w:rsidRPr="00A649C5">
              <w:rPr>
                <w:noProof/>
                <w:lang w:eastAsia="ja-JP"/>
              </w:rPr>
              <w:t>.</w:t>
            </w:r>
            <w:r>
              <w:rPr>
                <w:rFonts w:hint="eastAsia"/>
                <w:noProof/>
                <w:lang w:eastAsia="ja-JP"/>
              </w:rPr>
              <w:t xml:space="preserve"> Also, e</w:t>
            </w:r>
            <w:r w:rsidRPr="00A649C5">
              <w:rPr>
                <w:noProof/>
                <w:lang w:eastAsia="ja-JP"/>
              </w:rPr>
              <w:t>ditorial error will also be corrected.</w:t>
            </w:r>
          </w:p>
        </w:tc>
      </w:tr>
      <w:tr w:rsidR="00D45857" w14:paraId="1F886379" w14:textId="77777777" w:rsidTr="00547111">
        <w:tc>
          <w:tcPr>
            <w:tcW w:w="2694" w:type="dxa"/>
            <w:gridSpan w:val="2"/>
            <w:tcBorders>
              <w:left w:val="single" w:sz="4" w:space="0" w:color="auto"/>
            </w:tcBorders>
          </w:tcPr>
          <w:p w14:paraId="4D989623" w14:textId="77777777" w:rsidR="00D45857" w:rsidRDefault="00D45857" w:rsidP="00D45857">
            <w:pPr>
              <w:pStyle w:val="CRCoverPage"/>
              <w:spacing w:after="0"/>
              <w:rPr>
                <w:b/>
                <w:i/>
                <w:noProof/>
                <w:sz w:val="8"/>
                <w:szCs w:val="8"/>
              </w:rPr>
            </w:pPr>
          </w:p>
        </w:tc>
        <w:tc>
          <w:tcPr>
            <w:tcW w:w="6946" w:type="dxa"/>
            <w:gridSpan w:val="9"/>
            <w:tcBorders>
              <w:right w:val="single" w:sz="4" w:space="0" w:color="auto"/>
            </w:tcBorders>
          </w:tcPr>
          <w:p w14:paraId="71C4A204" w14:textId="77777777" w:rsidR="00D45857" w:rsidRDefault="00D45857" w:rsidP="00D45857">
            <w:pPr>
              <w:pStyle w:val="CRCoverPage"/>
              <w:spacing w:after="0"/>
              <w:rPr>
                <w:noProof/>
                <w:sz w:val="8"/>
                <w:szCs w:val="8"/>
              </w:rPr>
            </w:pPr>
          </w:p>
        </w:tc>
      </w:tr>
      <w:tr w:rsidR="00D45857" w14:paraId="678D7BF9" w14:textId="77777777" w:rsidTr="00547111">
        <w:tc>
          <w:tcPr>
            <w:tcW w:w="2694" w:type="dxa"/>
            <w:gridSpan w:val="2"/>
            <w:tcBorders>
              <w:left w:val="single" w:sz="4" w:space="0" w:color="auto"/>
              <w:bottom w:val="single" w:sz="4" w:space="0" w:color="auto"/>
            </w:tcBorders>
          </w:tcPr>
          <w:p w14:paraId="4E5CE1B6" w14:textId="77777777" w:rsidR="00D45857" w:rsidRDefault="00D45857" w:rsidP="00D458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E7A33" w:rsidR="00D45857" w:rsidRDefault="00D45857" w:rsidP="00D45857">
            <w:pPr>
              <w:pStyle w:val="CRCoverPage"/>
              <w:spacing w:after="0"/>
              <w:ind w:left="100"/>
              <w:rPr>
                <w:noProof/>
              </w:rPr>
            </w:pPr>
            <w:r>
              <w:rPr>
                <w:rFonts w:hint="eastAsia"/>
                <w:noProof/>
                <w:lang w:eastAsia="ja-JP"/>
              </w:rPr>
              <w:t xml:space="preserve">In-band blocking requirement for n259 intra-band contiguous DL CA </w:t>
            </w:r>
            <w:r w:rsidRPr="00A649C5">
              <w:rPr>
                <w:noProof/>
                <w:lang w:eastAsia="ja-JP"/>
              </w:rPr>
              <w:t>remains missing</w:t>
            </w:r>
            <w:r>
              <w:rPr>
                <w:rFonts w:hint="eastAsia"/>
                <w:noProof/>
                <w:lang w:eastAsia="ja-JP"/>
              </w:rPr>
              <w:t>.</w:t>
            </w:r>
            <w:r>
              <w:t xml:space="preserve"> </w:t>
            </w:r>
            <w:r w:rsidRPr="00D6009C">
              <w:rPr>
                <w:noProof/>
                <w:lang w:eastAsia="ja-JP"/>
              </w:rPr>
              <w:t>This may lead to the misunderstanding that there is no in-band blocking requirement for this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CA4FE" w:rsidR="001E41F3" w:rsidRDefault="00D45857">
            <w:pPr>
              <w:pStyle w:val="CRCoverPage"/>
              <w:spacing w:after="0"/>
              <w:ind w:left="100"/>
              <w:rPr>
                <w:noProof/>
              </w:rPr>
            </w:pPr>
            <w:r>
              <w:rPr>
                <w:rFonts w:hint="eastAsia"/>
                <w:lang w:eastAsia="ja-JP"/>
              </w:rPr>
              <w:t>7.6A.2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5E5AD" w:rsidR="001E41F3" w:rsidRDefault="00D4585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B90ACB" w:rsidR="001E41F3" w:rsidRDefault="00D45857">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FB2815" w:rsidR="001E41F3" w:rsidRDefault="00D45857">
            <w:pPr>
              <w:pStyle w:val="CRCoverPage"/>
              <w:spacing w:after="0"/>
              <w:ind w:left="99"/>
              <w:rPr>
                <w:noProof/>
              </w:rPr>
            </w:pPr>
            <w:r>
              <w:rPr>
                <w:noProof/>
              </w:rPr>
              <w:t>TS</w:t>
            </w:r>
            <w:r>
              <w:rPr>
                <w:rFonts w:hint="eastAsia"/>
                <w:noProof/>
                <w:lang w:eastAsia="ja-JP"/>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FEBA1" w:rsidR="001E41F3" w:rsidRDefault="00D4585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8544B3" w14:textId="77777777" w:rsidR="00D45857" w:rsidRDefault="00D45857" w:rsidP="00D45857">
      <w:pPr>
        <w:rPr>
          <w:noProof/>
          <w:lang w:eastAsia="ja-JP"/>
        </w:rPr>
      </w:pPr>
    </w:p>
    <w:p w14:paraId="23A95EB2" w14:textId="77777777" w:rsidR="00D45857" w:rsidRDefault="00D45857" w:rsidP="00D45857">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3A29A12" w14:textId="77777777" w:rsidR="00D45857" w:rsidRDefault="00D45857" w:rsidP="00D45857">
      <w:pPr>
        <w:jc w:val="center"/>
        <w:rPr>
          <w:b/>
          <w:bCs/>
          <w:color w:val="FF0000"/>
          <w:sz w:val="32"/>
          <w:szCs w:val="32"/>
          <w:lang w:eastAsia="ja-JP"/>
        </w:rPr>
      </w:pPr>
    </w:p>
    <w:p w14:paraId="7FFD8259" w14:textId="77777777" w:rsidR="00D45857" w:rsidRPr="00C04A08" w:rsidRDefault="00D45857" w:rsidP="00D45857">
      <w:pPr>
        <w:pStyle w:val="3"/>
      </w:pPr>
      <w:bookmarkStart w:id="1" w:name="_Toc21340966"/>
      <w:bookmarkStart w:id="2" w:name="_Toc29805414"/>
      <w:bookmarkStart w:id="3" w:name="_Toc36456623"/>
      <w:bookmarkStart w:id="4" w:name="_Toc36469721"/>
      <w:bookmarkStart w:id="5" w:name="_Toc37254136"/>
      <w:bookmarkStart w:id="6" w:name="_Toc37322994"/>
      <w:bookmarkStart w:id="7" w:name="_Toc37324400"/>
      <w:bookmarkStart w:id="8" w:name="_Toc45889924"/>
      <w:bookmarkStart w:id="9" w:name="_Toc52196604"/>
      <w:bookmarkStart w:id="10" w:name="_Toc52197584"/>
      <w:bookmarkStart w:id="11" w:name="_Toc53173307"/>
      <w:bookmarkStart w:id="12" w:name="_Toc53173676"/>
      <w:bookmarkStart w:id="13" w:name="_Toc61118944"/>
      <w:bookmarkStart w:id="14" w:name="_Toc61119326"/>
      <w:bookmarkStart w:id="15" w:name="_Toc61119707"/>
      <w:bookmarkStart w:id="16" w:name="_Toc67923898"/>
      <w:bookmarkStart w:id="17" w:name="_Toc75294710"/>
      <w:bookmarkStart w:id="18" w:name="_Toc76510473"/>
      <w:bookmarkStart w:id="19" w:name="_Toc83130437"/>
      <w:bookmarkStart w:id="20" w:name="_Toc90590022"/>
      <w:bookmarkStart w:id="21" w:name="_Toc98869596"/>
      <w:bookmarkStart w:id="22" w:name="_Toc106547340"/>
      <w:bookmarkStart w:id="23" w:name="_Toc114500484"/>
      <w:bookmarkStart w:id="24" w:name="_Toc115256035"/>
      <w:bookmarkStart w:id="25" w:name="_Toc123060323"/>
      <w:bookmarkStart w:id="26" w:name="_Toc124294373"/>
      <w:bookmarkStart w:id="27" w:name="_Toc137457173"/>
      <w:bookmarkStart w:id="28" w:name="_Toc138887541"/>
      <w:bookmarkStart w:id="29" w:name="_Toc138968995"/>
      <w:bookmarkStart w:id="30" w:name="_Toc145691682"/>
      <w:bookmarkStart w:id="31" w:name="_Toc155384849"/>
      <w:bookmarkStart w:id="32" w:name="_Toc161757360"/>
      <w:bookmarkStart w:id="33" w:name="_Toc169870707"/>
      <w:r w:rsidRPr="00C04A08">
        <w:t>7.6A.2</w:t>
      </w:r>
      <w:r w:rsidRPr="00C04A08">
        <w:tab/>
        <w:t>In-band blocking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B7E7A0E" w14:textId="77777777" w:rsidR="00D45857" w:rsidRPr="00C04A08" w:rsidRDefault="00D45857" w:rsidP="00D45857">
      <w:pPr>
        <w:keepNext/>
        <w:keepLines/>
        <w:spacing w:before="60"/>
        <w:jc w:val="center"/>
        <w:rPr>
          <w:rFonts w:ascii="Arial" w:eastAsia="Malgun Gothic" w:hAnsi="Arial"/>
          <w:b/>
        </w:rPr>
      </w:pPr>
      <w:r w:rsidRPr="00C04A08">
        <w:rPr>
          <w:rFonts w:ascii="Arial" w:eastAsia="Malgun Gothic" w:hAnsi="Arial"/>
          <w:b/>
        </w:rPr>
        <w:t>Table 7.6A.2-1: Void</w:t>
      </w:r>
    </w:p>
    <w:p w14:paraId="7E1D5050" w14:textId="77777777" w:rsidR="00D45857" w:rsidRPr="00A649C5" w:rsidRDefault="00D45857" w:rsidP="00D45857">
      <w:pPr>
        <w:keepNext/>
        <w:keepLines/>
        <w:spacing w:before="60"/>
        <w:jc w:val="center"/>
        <w:rPr>
          <w:rFonts w:ascii="Arial" w:eastAsia="Malgun Gothic" w:hAnsi="Arial"/>
          <w:b/>
        </w:rPr>
      </w:pPr>
      <w:r w:rsidRPr="00C04A08">
        <w:rPr>
          <w:rFonts w:ascii="Arial" w:eastAsia="Malgun Gothic" w:hAnsi="Arial"/>
          <w:b/>
        </w:rPr>
        <w:t>Table 7.6A.2-2: Void</w:t>
      </w:r>
    </w:p>
    <w:p w14:paraId="459EF61D" w14:textId="77777777" w:rsidR="00D45857" w:rsidRPr="00C04A08" w:rsidRDefault="00D45857" w:rsidP="00D45857">
      <w:pPr>
        <w:pStyle w:val="4"/>
        <w:rPr>
          <w:ins w:id="34" w:author="Ryu Kitagawa (北川 竜)" w:date="2025-02-03T12:21:00Z" w16du:dateUtc="2025-02-03T03:21:00Z"/>
        </w:rPr>
      </w:pPr>
      <w:ins w:id="35" w:author="Ryu Kitagawa (北川 竜)" w:date="2025-02-03T12:21:00Z" w16du:dateUtc="2025-02-03T03:21:00Z">
        <w:r w:rsidRPr="00C04A08">
          <w:t>7.6A.2.</w:t>
        </w:r>
        <w:r>
          <w:rPr>
            <w:rFonts w:hint="eastAsia"/>
            <w:lang w:eastAsia="ja-JP"/>
          </w:rPr>
          <w:t>1</w:t>
        </w:r>
        <w:r w:rsidRPr="00C04A08">
          <w:tab/>
          <w:t>In-band blocking for Intra-band contiguous CA</w:t>
        </w:r>
      </w:ins>
    </w:p>
    <w:p w14:paraId="7E54837C" w14:textId="77777777" w:rsidR="00D45857" w:rsidRPr="00C04A08" w:rsidRDefault="00D45857" w:rsidP="00D45857">
      <w:pPr>
        <w:rPr>
          <w:lang w:val="en-US"/>
        </w:rPr>
      </w:pPr>
      <w:del w:id="36" w:author="Ryu Kitagawa (北川 竜)" w:date="2025-02-03T12:22:00Z" w16du:dateUtc="2025-02-03T03:22:00Z">
        <w:r w:rsidRPr="00C04A08" w:rsidDel="00A649C5">
          <w:delText>7.6A.2.1</w:delText>
        </w:r>
        <w:r w:rsidRPr="00C04A08" w:rsidDel="00A649C5">
          <w:tab/>
          <w:delText>In-band blocking for Intra-band contiguous CA</w:delText>
        </w:r>
      </w:del>
      <w:r w:rsidRPr="00C04A08">
        <w:t xml:space="preserve">For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The requirement is verified with the test metric of EIS (Link=RX beam peak direction, Meas=Link angle).</w:t>
      </w:r>
    </w:p>
    <w:p w14:paraId="0B451ACB" w14:textId="77777777" w:rsidR="00D45857" w:rsidRPr="00C04A08" w:rsidRDefault="00D45857" w:rsidP="00D45857">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D45857" w:rsidRPr="00C04A08" w14:paraId="4ED58A1E" w14:textId="77777777" w:rsidTr="009A33C0">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1A334" w14:textId="77777777" w:rsidR="00D45857" w:rsidRPr="00C04A08" w:rsidRDefault="00D45857" w:rsidP="009A33C0">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EEA58" w14:textId="77777777" w:rsidR="00D45857" w:rsidRPr="00C04A08" w:rsidRDefault="00D45857" w:rsidP="009A33C0">
            <w:pPr>
              <w:pStyle w:val="TAH"/>
              <w:rPr>
                <w:lang w:val="en-US"/>
              </w:rPr>
            </w:pPr>
            <w:r w:rsidRPr="00C04A08">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6DF0ED89" w14:textId="77777777" w:rsidR="00D45857" w:rsidRPr="00C04A08" w:rsidRDefault="00D45857" w:rsidP="009A33C0">
            <w:pPr>
              <w:pStyle w:val="TAH"/>
              <w:rPr>
                <w:lang w:val="en-US"/>
              </w:rPr>
            </w:pPr>
            <w:r w:rsidRPr="00C04A08">
              <w:t>All CA bandwidth classes</w:t>
            </w:r>
          </w:p>
        </w:tc>
      </w:tr>
      <w:tr w:rsidR="00D45857" w:rsidRPr="00C04A08" w14:paraId="051EB197" w14:textId="77777777" w:rsidTr="009A33C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2089B8" w14:textId="77777777" w:rsidR="00D45857" w:rsidRPr="00C04A08" w:rsidRDefault="00D45857" w:rsidP="009A33C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8505C78" w14:textId="77777777" w:rsidR="00D45857" w:rsidRPr="00C04A08" w:rsidRDefault="00D45857" w:rsidP="009A33C0">
            <w:pPr>
              <w:pStyle w:val="TAC"/>
            </w:pPr>
            <w: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DF82E8E" w14:textId="77777777" w:rsidR="00D45857" w:rsidRPr="00C04A08" w:rsidRDefault="00D45857" w:rsidP="009A33C0">
            <w:pPr>
              <w:pStyle w:val="TAC"/>
            </w:pPr>
            <w:r w:rsidRPr="00C04A08">
              <w:t>REFSENS + 14 dB</w:t>
            </w:r>
          </w:p>
        </w:tc>
      </w:tr>
      <w:tr w:rsidR="00D45857" w:rsidRPr="00C04A08" w14:paraId="0006306C" w14:textId="77777777" w:rsidTr="009A33C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58FA395" w14:textId="77777777" w:rsidR="00D45857" w:rsidRPr="00C04A08" w:rsidRDefault="00D45857" w:rsidP="009A33C0">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28347AB" w14:textId="77777777" w:rsidR="00D45857" w:rsidRPr="00C04A08" w:rsidRDefault="00D45857" w:rsidP="009A33C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1616255" w14:textId="77777777" w:rsidR="00D45857" w:rsidRPr="00C04A08" w:rsidRDefault="00D45857" w:rsidP="009A33C0">
            <w:pPr>
              <w:pStyle w:val="TAC"/>
            </w:pPr>
            <w:r w:rsidRPr="00C04A08">
              <w:t>Aggregated power + 21.5</w:t>
            </w:r>
            <w:r>
              <w:t xml:space="preserve"> dB</w:t>
            </w:r>
          </w:p>
        </w:tc>
      </w:tr>
      <w:tr w:rsidR="00D45857" w:rsidRPr="00C04A08" w14:paraId="3D849FDA" w14:textId="77777777" w:rsidTr="009A33C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7C5509" w14:textId="77777777" w:rsidR="00D45857" w:rsidRPr="00C04A08" w:rsidRDefault="00D45857" w:rsidP="009A33C0">
            <w:pPr>
              <w:pStyle w:val="TAC"/>
              <w:jc w:val="left"/>
            </w:pPr>
            <w:proofErr w:type="spellStart"/>
            <w:r w:rsidRPr="00C04A08">
              <w:t>Pinterferer</w:t>
            </w:r>
            <w:proofErr w:type="spellEnd"/>
            <w:r w:rsidRPr="00C04A08">
              <w:t xml:space="preserve"> for band </w:t>
            </w:r>
            <w:ins w:id="37" w:author="Ryu Kitagawa (北川 竜)" w:date="2025-02-03T12:21:00Z" w16du:dateUtc="2025-02-03T03:21:00Z">
              <w:r>
                <w:rPr>
                  <w:rFonts w:hint="eastAsia"/>
                  <w:lang w:eastAsia="ja-JP"/>
                </w:rPr>
                <w:t xml:space="preserve">n259, </w:t>
              </w:r>
            </w:ins>
            <w:r w:rsidRPr="00C04A08">
              <w:t>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4D6FDC9" w14:textId="77777777" w:rsidR="00D45857" w:rsidRPr="00C04A08" w:rsidRDefault="00D45857" w:rsidP="009A33C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6D2BC09" w14:textId="77777777" w:rsidR="00D45857" w:rsidRPr="00C04A08" w:rsidRDefault="00D45857" w:rsidP="009A33C0">
            <w:pPr>
              <w:pStyle w:val="TAC"/>
            </w:pPr>
            <w:r w:rsidRPr="00C04A08">
              <w:t>Aggregated power + 20.5</w:t>
            </w:r>
            <w:r>
              <w:t xml:space="preserve"> dB</w:t>
            </w:r>
          </w:p>
        </w:tc>
      </w:tr>
      <w:tr w:rsidR="00D45857" w:rsidRPr="00C04A08" w14:paraId="0AB3FCD0" w14:textId="77777777" w:rsidTr="009A33C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3F54E55" w14:textId="77777777" w:rsidR="00D45857" w:rsidRPr="00C04A08" w:rsidRDefault="00D45857" w:rsidP="009A33C0">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CAC815" w14:textId="77777777" w:rsidR="00D45857" w:rsidRPr="00C04A08" w:rsidRDefault="00D45857" w:rsidP="009A33C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26A7FC2" w14:textId="77777777" w:rsidR="00D45857" w:rsidRPr="00C04A08" w:rsidRDefault="00D45857" w:rsidP="009A33C0">
            <w:pPr>
              <w:pStyle w:val="TAC"/>
            </w:pPr>
            <w:proofErr w:type="spellStart"/>
            <w:r w:rsidRPr="00C04A08">
              <w:t>BW</w:t>
            </w:r>
            <w:r w:rsidRPr="00C04A08">
              <w:rPr>
                <w:vertAlign w:val="subscript"/>
              </w:rPr>
              <w:t>Channel_CA</w:t>
            </w:r>
            <w:proofErr w:type="spellEnd"/>
          </w:p>
        </w:tc>
      </w:tr>
      <w:tr w:rsidR="00D45857" w:rsidRPr="00C04A08" w14:paraId="36BC064E" w14:textId="77777777" w:rsidTr="009A33C0">
        <w:tc>
          <w:tcPr>
            <w:tcW w:w="1337" w:type="dxa"/>
            <w:tcBorders>
              <w:top w:val="single" w:sz="4" w:space="0" w:color="auto"/>
              <w:left w:val="single" w:sz="4" w:space="0" w:color="auto"/>
              <w:bottom w:val="single" w:sz="4" w:space="0" w:color="auto"/>
              <w:right w:val="single" w:sz="4" w:space="0" w:color="auto"/>
            </w:tcBorders>
            <w:shd w:val="clear" w:color="auto" w:fill="auto"/>
          </w:tcPr>
          <w:p w14:paraId="35F6680B" w14:textId="77777777" w:rsidR="00D45857" w:rsidRPr="00C04A08" w:rsidRDefault="00D45857" w:rsidP="009A33C0">
            <w:pPr>
              <w:pStyle w:val="TAC"/>
              <w:jc w:val="left"/>
            </w:pPr>
            <w:proofErr w:type="spellStart"/>
            <w:r w:rsidRPr="00C04A08">
              <w:t>F</w:t>
            </w:r>
            <w:r w:rsidRPr="00920B64">
              <w:rPr>
                <w:vertAlign w:val="subscript"/>
              </w:rPr>
              <w:t>Interferer</w:t>
            </w:r>
            <w:proofErr w:type="spellEnd"/>
            <w:r>
              <w:t xml:space="preserve"> (offset)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902357A" w14:textId="77777777" w:rsidR="00D45857" w:rsidRPr="00C04A08" w:rsidRDefault="00D45857" w:rsidP="009A33C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4CA6E19" w14:textId="77777777" w:rsidR="00D45857" w:rsidRPr="00C04A08" w:rsidRDefault="00D45857" w:rsidP="009A33C0">
            <w:pPr>
              <w:pStyle w:val="TAC"/>
            </w:pPr>
          </w:p>
          <w:p w14:paraId="14EE9AB0" w14:textId="77777777" w:rsidR="00D45857" w:rsidRPr="00C04A08" w:rsidRDefault="00D45857" w:rsidP="009A33C0">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20B1111B" w14:textId="77777777" w:rsidR="00D45857" w:rsidRPr="00C04A08" w:rsidRDefault="00D45857" w:rsidP="009A33C0">
            <w:pPr>
              <w:pStyle w:val="TAC"/>
            </w:pPr>
          </w:p>
          <w:p w14:paraId="43E9F101" w14:textId="77777777" w:rsidR="00D45857" w:rsidRPr="00C04A08" w:rsidRDefault="00D45857" w:rsidP="009A33C0">
            <w:pPr>
              <w:pStyle w:val="TAC"/>
            </w:pPr>
            <w:r w:rsidRPr="00C04A08">
              <w:t>NOTE 5</w:t>
            </w:r>
          </w:p>
          <w:p w14:paraId="00CF960C" w14:textId="77777777" w:rsidR="00D45857" w:rsidRPr="00C04A08" w:rsidRDefault="00D45857" w:rsidP="009A33C0">
            <w:pPr>
              <w:pStyle w:val="TAC"/>
            </w:pPr>
          </w:p>
        </w:tc>
      </w:tr>
      <w:tr w:rsidR="00D45857" w:rsidRPr="00C04A08" w14:paraId="74E71AFF" w14:textId="77777777" w:rsidTr="009A33C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64A9DCD" w14:textId="77777777" w:rsidR="00D45857" w:rsidRPr="00C04A08" w:rsidRDefault="00D45857" w:rsidP="009A33C0">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5794A101" w14:textId="77777777" w:rsidR="00D45857" w:rsidRPr="00C04A08" w:rsidRDefault="00D45857" w:rsidP="009A33C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BF193E7" w14:textId="77777777" w:rsidR="00D45857" w:rsidRPr="00C04A08" w:rsidRDefault="00D45857" w:rsidP="009A33C0">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7DC3FE60" w14:textId="77777777" w:rsidR="00D45857" w:rsidRPr="00C04A08" w:rsidRDefault="00D45857" w:rsidP="009A33C0">
            <w:pPr>
              <w:pStyle w:val="TAC"/>
            </w:pPr>
            <w:r w:rsidRPr="00C04A08">
              <w:t>To</w:t>
            </w:r>
          </w:p>
          <w:p w14:paraId="630293A5" w14:textId="77777777" w:rsidR="00D45857" w:rsidRPr="00C04A08" w:rsidRDefault="00D45857" w:rsidP="009A33C0">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D45857" w:rsidRPr="00C04A08" w14:paraId="1EF744A6" w14:textId="77777777" w:rsidTr="009A33C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03A4B7" w14:textId="77777777" w:rsidR="00D45857" w:rsidRPr="00C04A08" w:rsidRDefault="00D45857" w:rsidP="009A33C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63D2F8E3" w14:textId="77777777" w:rsidR="00D45857" w:rsidRPr="00C04A08" w:rsidRDefault="00D45857" w:rsidP="009A33C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2FA318B3" w14:textId="77777777" w:rsidR="00D45857" w:rsidRPr="00C04A08" w:rsidRDefault="00D45857" w:rsidP="009A33C0">
            <w:pPr>
              <w:spacing w:after="0"/>
              <w:jc w:val="center"/>
              <w:rPr>
                <w:rFonts w:ascii="Arial" w:hAnsi="Arial" w:cs="Arial"/>
                <w:sz w:val="18"/>
                <w:szCs w:val="18"/>
              </w:rPr>
            </w:pPr>
          </w:p>
        </w:tc>
      </w:tr>
      <w:tr w:rsidR="00D45857" w:rsidRPr="00C04A08" w14:paraId="2A793946" w14:textId="77777777" w:rsidTr="009A33C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0F1161EF" w14:textId="77777777" w:rsidR="00D45857" w:rsidRPr="00C04A08" w:rsidRDefault="00D45857" w:rsidP="009A33C0">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28E6C832" w14:textId="77777777" w:rsidR="00D45857" w:rsidRPr="00C04A08" w:rsidRDefault="00D45857" w:rsidP="009A33C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89AECBF" w14:textId="77777777" w:rsidR="00D45857" w:rsidRPr="00C04A08" w:rsidRDefault="00D45857" w:rsidP="009A33C0">
            <w:pPr>
              <w:spacing w:after="0"/>
              <w:jc w:val="center"/>
              <w:rPr>
                <w:rFonts w:ascii="Arial" w:hAnsi="Arial" w:cs="Arial"/>
                <w:sz w:val="18"/>
                <w:szCs w:val="18"/>
                <w:lang w:val="en-US"/>
              </w:rPr>
            </w:pPr>
          </w:p>
        </w:tc>
      </w:tr>
      <w:tr w:rsidR="00D45857" w:rsidRPr="00C04A08" w14:paraId="13F0A6FD" w14:textId="77777777" w:rsidTr="009A33C0">
        <w:tc>
          <w:tcPr>
            <w:tcW w:w="7860" w:type="dxa"/>
            <w:gridSpan w:val="3"/>
            <w:tcBorders>
              <w:top w:val="single" w:sz="4" w:space="0" w:color="auto"/>
              <w:left w:val="single" w:sz="4" w:space="0" w:color="auto"/>
              <w:bottom w:val="single" w:sz="4" w:space="0" w:color="auto"/>
              <w:right w:val="single" w:sz="4" w:space="0" w:color="auto"/>
            </w:tcBorders>
            <w:vAlign w:val="center"/>
          </w:tcPr>
          <w:p w14:paraId="0796FCC3" w14:textId="77777777" w:rsidR="00D45857" w:rsidRPr="00C04A08" w:rsidRDefault="00D45857" w:rsidP="009A33C0">
            <w:pPr>
              <w:pStyle w:val="TAN"/>
            </w:pPr>
            <w:r w:rsidRPr="00C04A08">
              <w:t>NOTE 1:</w:t>
            </w:r>
            <w:r w:rsidRPr="00C04A08">
              <w:tab/>
              <w:t>The interferer consists of the Reference measurement channel specified in Annex A.3.3.2 with one sided dynamic OCNG Pattern OP.1 TDD as described in Annex A.5.2.1. and set-up according to Annex C.</w:t>
            </w:r>
          </w:p>
          <w:p w14:paraId="466B7F82" w14:textId="77777777" w:rsidR="00D45857" w:rsidRPr="00C04A08" w:rsidRDefault="00D45857" w:rsidP="009A33C0">
            <w:pPr>
              <w:pStyle w:val="TAN"/>
            </w:pPr>
            <w:r w:rsidRPr="00C04A08">
              <w:t>NOTE 2:</w:t>
            </w:r>
            <w:r w:rsidRPr="00C04A08">
              <w:tab/>
              <w:t>The REFSENS power level is specified in Table 7.3.2-1.</w:t>
            </w:r>
          </w:p>
          <w:p w14:paraId="250780AF" w14:textId="77777777" w:rsidR="00D45857" w:rsidRPr="00C04A08" w:rsidRDefault="00D45857" w:rsidP="009A33C0">
            <w:pPr>
              <w:pStyle w:val="TAN"/>
            </w:pPr>
            <w:r w:rsidRPr="00C04A08">
              <w:t>NOTE 3:</w:t>
            </w:r>
            <w:r w:rsidRPr="00C04A08">
              <w:tab/>
              <w:t>The wanted signal consists of the reference measurement channel specified in Annex A.3.3.2 QPSK, R=1/3 with one sided dynamic OCNG pattern OP.1 TDD as described in Annex A.5.2.1 and set-up according to Annex C.</w:t>
            </w:r>
          </w:p>
          <w:p w14:paraId="2BE086FA" w14:textId="77777777" w:rsidR="00D45857" w:rsidRPr="00C04A08" w:rsidRDefault="00D45857" w:rsidP="009A33C0">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5FA6F0A5" w14:textId="77777777" w:rsidR="00D45857" w:rsidRPr="00C04A08" w:rsidRDefault="00D45857" w:rsidP="009A33C0">
            <w:pPr>
              <w:pStyle w:val="TAN"/>
            </w:pPr>
            <w:r w:rsidRPr="00C04A08">
              <w:t>NOTE 5:</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t>(offset)</w:t>
            </w:r>
            <w:r w:rsidRPr="00C04A08">
              <w:t xml:space="preserve">|/SCS) + </w:t>
            </w:r>
            <w:proofErr w:type="gramStart"/>
            <w:r w:rsidRPr="00C04A08">
              <w:t>0.5)*</w:t>
            </w:r>
            <w:proofErr w:type="gramEnd"/>
            <w:r w:rsidRPr="00C04A08">
              <w:t>SCS</w:t>
            </w:r>
            <w:r w:rsidRPr="00C04A08" w:rsidDel="00204EEC">
              <w:rPr>
                <w:bCs/>
              </w:rPr>
              <w:t xml:space="preserve"> </w:t>
            </w:r>
            <w:r w:rsidRPr="00C04A08">
              <w:t xml:space="preserve"> MHz with SCS the sub-carrier spacing of the carrier closest to the interferer in </w:t>
            </w:r>
            <w:proofErr w:type="spellStart"/>
            <w:r w:rsidRPr="00C04A08">
              <w:t>MHz.</w:t>
            </w:r>
            <w:proofErr w:type="spellEnd"/>
            <w:r w:rsidRPr="00C04A08">
              <w:t xml:space="preserve"> The interfering signal has the same SCS as that of the closest carrier.</w:t>
            </w:r>
          </w:p>
          <w:p w14:paraId="226AE341" w14:textId="77777777" w:rsidR="00D45857" w:rsidRPr="00C04A08" w:rsidRDefault="00D45857" w:rsidP="009A33C0">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799CEB02" w14:textId="77777777" w:rsidR="00D45857" w:rsidRPr="00C04A08" w:rsidRDefault="00D45857" w:rsidP="009A33C0">
            <w:pPr>
              <w:pStyle w:val="TAN"/>
              <w:rPr>
                <w:lang w:val="en-US"/>
              </w:rPr>
            </w:pPr>
            <w:r w:rsidRPr="00C04A08">
              <w:t>NOTE 7:</w:t>
            </w:r>
            <w:r w:rsidRPr="00C04A08">
              <w:tab/>
            </w:r>
            <w:r w:rsidRPr="00C04A08">
              <w:rPr>
                <w:rFonts w:cs="Arial"/>
              </w:rPr>
              <w:t xml:space="preserve">The transmitter shall be set to 4 dB below the </w:t>
            </w:r>
            <w:proofErr w:type="spellStart"/>
            <w:proofErr w:type="gramStart"/>
            <w:r w:rsidRPr="00C04A08">
              <w:rPr>
                <w:rFonts w:cs="Arial"/>
              </w:rPr>
              <w:t>P</w:t>
            </w:r>
            <w:r w:rsidRPr="00C04A08">
              <w:rPr>
                <w:rFonts w:cs="Arial"/>
                <w:vertAlign w:val="subscript"/>
              </w:rPr>
              <w:t>UMAX,f</w:t>
            </w:r>
            <w:proofErr w:type="gramEnd"/>
            <w:r w:rsidRPr="00C04A08">
              <w:rPr>
                <w:rFonts w:cs="Arial"/>
                <w:vertAlign w:val="subscript"/>
              </w:rPr>
              <w:t>,c</w:t>
            </w:r>
            <w:proofErr w:type="spellEnd"/>
            <w:r w:rsidRPr="00C04A08">
              <w:rPr>
                <w:rFonts w:cs="Arial"/>
              </w:rPr>
              <w:t xml:space="preserve"> as defined in clause 6.2.4, with uplink configuration specified in </w:t>
            </w:r>
            <w:r w:rsidRPr="00C04A08">
              <w:t>Table 7.3.2.1-2</w:t>
            </w:r>
            <w:r w:rsidRPr="00C04A08">
              <w:rPr>
                <w:rFonts w:cs="Arial"/>
              </w:rPr>
              <w:t>.</w:t>
            </w:r>
          </w:p>
        </w:tc>
      </w:tr>
    </w:tbl>
    <w:p w14:paraId="1242E3BF" w14:textId="77777777" w:rsidR="00D45857" w:rsidRDefault="00D45857" w:rsidP="00D45857">
      <w:pPr>
        <w:rPr>
          <w:noProof/>
        </w:rPr>
      </w:pPr>
    </w:p>
    <w:p w14:paraId="2B27D3D4" w14:textId="77777777" w:rsidR="00D45857" w:rsidRPr="00C04A08" w:rsidRDefault="00D45857" w:rsidP="00D45857">
      <w:pPr>
        <w:pStyle w:val="4"/>
      </w:pPr>
      <w:bookmarkStart w:id="38" w:name="_Toc114500485"/>
      <w:bookmarkStart w:id="39" w:name="_Toc115256036"/>
      <w:bookmarkStart w:id="40" w:name="_Toc123060324"/>
      <w:bookmarkStart w:id="41" w:name="_Toc124294374"/>
      <w:bookmarkStart w:id="42" w:name="_Toc137457174"/>
      <w:bookmarkStart w:id="43" w:name="_Toc138887542"/>
      <w:bookmarkStart w:id="44" w:name="_Toc138968996"/>
      <w:bookmarkStart w:id="45" w:name="_Toc145691683"/>
      <w:bookmarkStart w:id="46" w:name="_Toc155384850"/>
      <w:bookmarkStart w:id="47" w:name="_Toc161757361"/>
      <w:bookmarkStart w:id="48" w:name="_Toc169870708"/>
      <w:r w:rsidRPr="00C04A08">
        <w:lastRenderedPageBreak/>
        <w:t>7.6A.2.2</w:t>
      </w:r>
      <w:r w:rsidRPr="00C04A08">
        <w:tab/>
        <w:t>In-band blocking for Intra-band non-contiguous CA</w:t>
      </w:r>
      <w:bookmarkEnd w:id="38"/>
      <w:bookmarkEnd w:id="39"/>
      <w:bookmarkEnd w:id="40"/>
      <w:bookmarkEnd w:id="41"/>
      <w:bookmarkEnd w:id="42"/>
      <w:bookmarkEnd w:id="43"/>
      <w:bookmarkEnd w:id="44"/>
      <w:bookmarkEnd w:id="45"/>
      <w:bookmarkEnd w:id="46"/>
      <w:bookmarkEnd w:id="47"/>
      <w:bookmarkEnd w:id="48"/>
    </w:p>
    <w:p w14:paraId="31F643C2" w14:textId="77777777" w:rsidR="00D45857" w:rsidRPr="00C04A08" w:rsidRDefault="00D45857" w:rsidP="00D45857">
      <w:r w:rsidRPr="00C04A08">
        <w:t>For intra-band non-contiguous carrier aggregation with two component carriers, the requirement applies to out-of-gap and in-gap. For out-of-gap, the UE shall meet the requirements for each component carrier with parameters as specified in 7.6.2-1. The requirement associated to the maximum channel between across the component carriers is selected. For in-gap, the requirement shall apply if the following minimum gap condition is met:</w:t>
      </w:r>
    </w:p>
    <w:p w14:paraId="4F9237DA" w14:textId="77777777" w:rsidR="00D45857" w:rsidRPr="00C04A08" w:rsidRDefault="00D45857" w:rsidP="00D45857">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37757FE3" w14:textId="77777777" w:rsidR="00D45857" w:rsidRPr="00C04A08" w:rsidRDefault="00D45857" w:rsidP="00D45857">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31B7EB34" w14:textId="77777777" w:rsidR="00D45857" w:rsidRPr="00C04A08" w:rsidRDefault="00D45857" w:rsidP="00D45857">
      <w:r w:rsidRPr="00C04A08">
        <w:t xml:space="preserve">If the minimum gap condition is met, the UE shall meet the requirement specified in Table 7.6.2-1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p>
    <w:p w14:paraId="77C6E528" w14:textId="77777777" w:rsidR="00D45857" w:rsidRPr="00C04A08" w:rsidRDefault="00D45857" w:rsidP="00D45857">
      <w:pPr>
        <w:pStyle w:val="4"/>
      </w:pPr>
      <w:bookmarkStart w:id="49" w:name="_Toc37254138"/>
      <w:bookmarkStart w:id="50" w:name="_Toc37322996"/>
      <w:bookmarkStart w:id="51" w:name="_Toc37324402"/>
      <w:bookmarkStart w:id="52" w:name="_Toc45889926"/>
      <w:bookmarkStart w:id="53" w:name="_Toc52196606"/>
      <w:bookmarkStart w:id="54" w:name="_Toc52197586"/>
      <w:bookmarkStart w:id="55" w:name="_Toc53173309"/>
      <w:bookmarkStart w:id="56" w:name="_Toc53173678"/>
      <w:bookmarkStart w:id="57" w:name="_Toc61118946"/>
      <w:bookmarkStart w:id="58" w:name="_Toc61119328"/>
      <w:bookmarkStart w:id="59" w:name="_Toc61119709"/>
      <w:bookmarkStart w:id="60" w:name="_Toc67923900"/>
      <w:bookmarkStart w:id="61" w:name="_Toc75294712"/>
      <w:bookmarkStart w:id="62" w:name="_Toc76510475"/>
      <w:bookmarkStart w:id="63" w:name="_Toc83130439"/>
      <w:bookmarkStart w:id="64" w:name="_Toc90590024"/>
      <w:bookmarkStart w:id="65" w:name="_Toc98869598"/>
      <w:bookmarkStart w:id="66" w:name="_Toc106547342"/>
      <w:bookmarkStart w:id="67" w:name="_Toc114500486"/>
      <w:bookmarkStart w:id="68" w:name="_Toc115256037"/>
      <w:bookmarkStart w:id="69" w:name="_Toc123060325"/>
      <w:bookmarkStart w:id="70" w:name="_Toc124294375"/>
      <w:bookmarkStart w:id="71" w:name="_Toc137457175"/>
      <w:bookmarkStart w:id="72" w:name="_Toc138887543"/>
      <w:bookmarkStart w:id="73" w:name="_Toc138968997"/>
      <w:bookmarkStart w:id="74" w:name="_Toc145691684"/>
      <w:bookmarkStart w:id="75" w:name="_Toc155384851"/>
      <w:bookmarkStart w:id="76" w:name="_Toc161757362"/>
      <w:bookmarkStart w:id="77" w:name="_Toc169870709"/>
      <w:r w:rsidRPr="00C04A08">
        <w:t>7.6A.2.3</w:t>
      </w:r>
      <w:r w:rsidRPr="00C04A08">
        <w:tab/>
        <w:t>In-band blocking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452235F" w14:textId="77777777" w:rsidR="00D45857" w:rsidRDefault="00D45857" w:rsidP="00D45857">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7E23C674" w14:textId="77777777" w:rsidR="00D45857" w:rsidRPr="00725E77" w:rsidRDefault="00D45857" w:rsidP="00D45857">
      <w:pPr>
        <w:rPr>
          <w:lang w:eastAsia="en-GB"/>
        </w:rPr>
      </w:pPr>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6A.2.1 and 7.6A.2.2</w:t>
      </w:r>
      <w:r w:rsidRPr="00C04A08">
        <w:t xml:space="preserve"> for each </w:t>
      </w:r>
      <w:r>
        <w:t xml:space="preserve">band </w:t>
      </w:r>
      <w:r w:rsidRPr="00C04A08">
        <w:t>while all downlink carriers are active.</w:t>
      </w:r>
    </w:p>
    <w:p w14:paraId="3D815344" w14:textId="77777777" w:rsidR="00D45857" w:rsidRDefault="00D45857" w:rsidP="00D45857">
      <w:pPr>
        <w:jc w:val="center"/>
        <w:rPr>
          <w:b/>
          <w:bCs/>
          <w:color w:val="FF0000"/>
          <w:sz w:val="32"/>
          <w:szCs w:val="32"/>
          <w:lang w:eastAsia="ja-JP"/>
        </w:rPr>
      </w:pPr>
    </w:p>
    <w:p w14:paraId="25642CC0" w14:textId="77777777" w:rsidR="00D45857" w:rsidRDefault="00D45857" w:rsidP="00D45857">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F157B73" w14:textId="77777777" w:rsidR="00D45857" w:rsidRDefault="00D45857" w:rsidP="00D45857">
      <w:pPr>
        <w:jc w:val="center"/>
        <w:rPr>
          <w:b/>
          <w:bCs/>
          <w:color w:val="FF0000"/>
          <w:sz w:val="32"/>
          <w:szCs w:val="32"/>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50420" w14:textId="77777777" w:rsidR="00CC4DED" w:rsidRDefault="00CC4DED">
      <w:r>
        <w:separator/>
      </w:r>
    </w:p>
  </w:endnote>
  <w:endnote w:type="continuationSeparator" w:id="0">
    <w:p w14:paraId="58924AF6" w14:textId="77777777" w:rsidR="00CC4DED" w:rsidRDefault="00CC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42F9" w14:textId="77777777" w:rsidR="00CC4DED" w:rsidRDefault="00CC4DED">
      <w:r>
        <w:separator/>
      </w:r>
    </w:p>
  </w:footnote>
  <w:footnote w:type="continuationSeparator" w:id="0">
    <w:p w14:paraId="47BF6757" w14:textId="77777777" w:rsidR="00CC4DED" w:rsidRDefault="00CC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EE5"/>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4DED"/>
    <w:rsid w:val="00CC5026"/>
    <w:rsid w:val="00CC68D0"/>
    <w:rsid w:val="00D03F9A"/>
    <w:rsid w:val="00D06D51"/>
    <w:rsid w:val="00D24991"/>
    <w:rsid w:val="00D45857"/>
    <w:rsid w:val="00D50255"/>
    <w:rsid w:val="00D66520"/>
    <w:rsid w:val="00D84AE9"/>
    <w:rsid w:val="00D9124E"/>
    <w:rsid w:val="00DE34CF"/>
    <w:rsid w:val="00E13F3D"/>
    <w:rsid w:val="00E34898"/>
    <w:rsid w:val="00EB09B7"/>
    <w:rsid w:val="00EE7D7C"/>
    <w:rsid w:val="00F25D98"/>
    <w:rsid w:val="00F300FB"/>
    <w:rsid w:val="00F370D2"/>
    <w:rsid w:val="00FB6386"/>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45857"/>
    <w:rPr>
      <w:rFonts w:ascii="Arial" w:hAnsi="Arial"/>
      <w:lang w:val="en-GB" w:eastAsia="en-US"/>
    </w:rPr>
  </w:style>
  <w:style w:type="character" w:customStyle="1" w:styleId="TACChar">
    <w:name w:val="TAC Char"/>
    <w:link w:val="TAC"/>
    <w:qFormat/>
    <w:rsid w:val="00D45857"/>
    <w:rPr>
      <w:rFonts w:ascii="Arial" w:hAnsi="Arial"/>
      <w:sz w:val="18"/>
      <w:lang w:val="en-GB" w:eastAsia="en-US"/>
    </w:rPr>
  </w:style>
  <w:style w:type="character" w:customStyle="1" w:styleId="TAHCar">
    <w:name w:val="TAH Car"/>
    <w:link w:val="TAH"/>
    <w:qFormat/>
    <w:rsid w:val="00D45857"/>
    <w:rPr>
      <w:rFonts w:ascii="Arial" w:hAnsi="Arial"/>
      <w:b/>
      <w:sz w:val="18"/>
      <w:lang w:val="en-GB" w:eastAsia="en-US"/>
    </w:rPr>
  </w:style>
  <w:style w:type="character" w:customStyle="1" w:styleId="TANChar">
    <w:name w:val="TAN Char"/>
    <w:link w:val="TAN"/>
    <w:qFormat/>
    <w:rsid w:val="00D45857"/>
    <w:rPr>
      <w:rFonts w:ascii="Arial" w:hAnsi="Arial"/>
      <w:sz w:val="18"/>
      <w:lang w:val="en-GB" w:eastAsia="en-US"/>
    </w:rPr>
  </w:style>
  <w:style w:type="character" w:customStyle="1" w:styleId="EQChar">
    <w:name w:val="EQ Char"/>
    <w:link w:val="EQ"/>
    <w:qFormat/>
    <w:rsid w:val="00D4585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57</Lines>
  <LinksUpToDate>false</LinksUpToDate>
  <Paragraphs>16</Paragraphs>
  <ScaleCrop>false</ScaleCrop>
  <CharactersWithSpaces>8102</CharactersWithSpaces>
  <SharedDoc>false</SharedDoc>
  <HyperlinksChanged>false</HyperlinksChanged>
  <AppVersion>16.0000</AppVersion>
  <Characters>6907</Characters>
  <Pages>3</Pages>
  <DocSecurity>0</DocSecurity>
  <Words>1211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2025-02-07T18:14:00Z</dcterms:modified>
  <cp:keywords/>
  <dc:subject/>
  <dc:title>MTG_TITLE</dc:title>
  <cp:lastPrinted>2036-02-07T05:28:16Z</cp:lastPrinted>
  <cp:lastModifiedBy>Ryu Kitagawa (北川 竜)</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0782</vt:lpwstr>
  </property>
  <property fmtid="{D5CDD505-2E9C-101B-9397-08002B2CF9AE}" pid="5" name="CrTitle">
    <vt:lpwstr>(NR_n259-Core) CR to add missing in-band blocking requirement for n259 intra-band contiguous CA</vt:lpwstr>
  </property>
  <property fmtid="{D5CDD505-2E9C-101B-9397-08002B2CF9AE}" pid="6" name="EndDate">
    <vt:lpwstr>21st Feb 2025</vt:lpwstr>
  </property>
  <property fmtid="{D5CDD505-2E9C-101B-9397-08002B2CF9AE}" pid="7" name="Location">
    <vt:lpwstr>Athens</vt:lpwstr>
  </property>
  <property fmtid="{D5CDD505-2E9C-101B-9397-08002B2CF9AE}" pid="8" name="MtgSeq">
    <vt:lpwstr>114</vt:lpwstr>
  </property>
  <property fmtid="{D5CDD505-2E9C-101B-9397-08002B2CF9AE}" pid="9" name="MtgTitle">
    <vt:lpwstr/>
  </property>
  <property fmtid="{D5CDD505-2E9C-101B-9397-08002B2CF9AE}" pid="10" name="RelatedWis">
    <vt:lpwstr>NR_n259-Core</vt:lpwstr>
  </property>
  <property fmtid="{D5CDD505-2E9C-101B-9397-08002B2CF9AE}" pid="11" name="Release">
    <vt:lpwstr>Rel-16</vt:lpwstr>
  </property>
  <property fmtid="{D5CDD505-2E9C-101B-9397-08002B2CF9AE}" pid="12" name="ResDate">
    <vt:lpwstr>2025-02-07</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38.101-2</vt:lpwstr>
  </property>
  <property fmtid="{D5CDD505-2E9C-101B-9397-08002B2CF9AE}" pid="17" name="StartDate">
    <vt:lpwstr>17th Feb 2025</vt:lpwstr>
  </property>
  <property fmtid="{D5CDD505-2E9C-101B-9397-08002B2CF9AE}" pid="18" name="TSG/WGRef">
    <vt:lpwstr>RAN4</vt:lpwstr>
  </property>
  <property fmtid="{D5CDD505-2E9C-101B-9397-08002B2CF9AE}" pid="19" name="Tdoc#">
    <vt:lpwstr>R4-2502074</vt:lpwstr>
  </property>
  <property fmtid="{D5CDD505-2E9C-101B-9397-08002B2CF9AE}" pid="20" name="Version">
    <vt:lpwstr>16.20.0</vt:lpwstr>
  </property>
</Properties>
</file>